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F2474" w14:textId="77777777" w:rsidR="002A792F" w:rsidRDefault="002A792F" w:rsidP="002A79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RYOTE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F4669FA" w14:textId="77777777" w:rsidR="002A792F" w:rsidRDefault="002A792F" w:rsidP="002A79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2B5C94FB" w14:textId="77777777" w:rsidR="002A792F" w:rsidRDefault="002A792F" w:rsidP="002A792F">
      <w:pPr>
        <w:pStyle w:val="NoSpacing"/>
        <w:rPr>
          <w:rFonts w:cs="Times New Roman"/>
          <w:szCs w:val="24"/>
        </w:rPr>
      </w:pPr>
    </w:p>
    <w:p w14:paraId="19CC3003" w14:textId="77777777" w:rsidR="002A792F" w:rsidRDefault="002A792F" w:rsidP="002A792F">
      <w:pPr>
        <w:pStyle w:val="NoSpacing"/>
        <w:rPr>
          <w:rFonts w:cs="Times New Roman"/>
          <w:szCs w:val="24"/>
        </w:rPr>
      </w:pPr>
    </w:p>
    <w:p w14:paraId="495A99DD" w14:textId="77777777" w:rsidR="002A792F" w:rsidRDefault="002A792F" w:rsidP="002A792F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33CD84A9" w14:textId="77777777" w:rsidR="002A792F" w:rsidRDefault="002A792F" w:rsidP="002A792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E6704E8" w14:textId="77777777" w:rsidR="002A792F" w:rsidRDefault="002A792F" w:rsidP="002A792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1343D5C" w14:textId="77777777" w:rsidR="002A792F" w:rsidRDefault="002A792F" w:rsidP="002A792F">
      <w:pPr>
        <w:pStyle w:val="NoSpacing"/>
        <w:rPr>
          <w:rFonts w:cs="Times New Roman"/>
          <w:szCs w:val="24"/>
        </w:rPr>
      </w:pPr>
    </w:p>
    <w:p w14:paraId="4C229650" w14:textId="77777777" w:rsidR="002A792F" w:rsidRDefault="002A792F" w:rsidP="002A792F">
      <w:pPr>
        <w:pStyle w:val="NoSpacing"/>
        <w:rPr>
          <w:rFonts w:cs="Times New Roman"/>
          <w:szCs w:val="24"/>
        </w:rPr>
      </w:pPr>
    </w:p>
    <w:p w14:paraId="65ED5520" w14:textId="77777777" w:rsidR="002A792F" w:rsidRDefault="002A792F" w:rsidP="002A79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2022</w:t>
      </w:r>
    </w:p>
    <w:p w14:paraId="129794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0744A" w14:textId="77777777" w:rsidR="002A792F" w:rsidRDefault="002A792F" w:rsidP="009139A6">
      <w:r>
        <w:separator/>
      </w:r>
    </w:p>
  </w:endnote>
  <w:endnote w:type="continuationSeparator" w:id="0">
    <w:p w14:paraId="411491AB" w14:textId="77777777" w:rsidR="002A792F" w:rsidRDefault="002A79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043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4E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01C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62BD0" w14:textId="77777777" w:rsidR="002A792F" w:rsidRDefault="002A792F" w:rsidP="009139A6">
      <w:r>
        <w:separator/>
      </w:r>
    </w:p>
  </w:footnote>
  <w:footnote w:type="continuationSeparator" w:id="0">
    <w:p w14:paraId="7BD13894" w14:textId="77777777" w:rsidR="002A792F" w:rsidRDefault="002A79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E4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2B2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9A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2F"/>
    <w:rsid w:val="000666E0"/>
    <w:rsid w:val="002510B7"/>
    <w:rsid w:val="002A792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F17B6"/>
  <w15:chartTrackingRefBased/>
  <w15:docId w15:val="{A1DA2EBE-A4C7-496C-A957-4E34E4B8E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2022-12-02T20:43:00Z</dcterms:created>
  <dcterms:modified xsi:type="dcterms:W3CDTF">2022-12-02T20:44:00Z</dcterms:modified>
</cp:coreProperties>
</file>